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317" w:rsidRPr="00F25317" w:rsidRDefault="008C1C5C" w:rsidP="00F25317">
      <w:pPr>
        <w:jc w:val="center"/>
        <w:rPr>
          <w:b/>
        </w:rPr>
      </w:pPr>
      <w:r>
        <w:rPr>
          <w:b/>
        </w:rPr>
        <w:t xml:space="preserve">Chapter </w:t>
      </w:r>
      <w:r w:rsidR="005478BA">
        <w:rPr>
          <w:b/>
        </w:rPr>
        <w:t xml:space="preserve">14: </w:t>
      </w:r>
      <w:r w:rsidR="00757B65">
        <w:rPr>
          <w:b/>
        </w:rPr>
        <w:t>Recoding a Variable</w:t>
      </w:r>
    </w:p>
    <w:p w:rsidR="008C1C5C" w:rsidRDefault="008C1C5C" w:rsidP="008C1C5C">
      <w:pPr>
        <w:jc w:val="center"/>
        <w:rPr>
          <w:b/>
        </w:rPr>
      </w:pPr>
    </w:p>
    <w:tbl>
      <w:tblPr>
        <w:tblW w:w="6540" w:type="dxa"/>
        <w:jc w:val="center"/>
        <w:tblLook w:val="04A0" w:firstRow="1" w:lastRow="0" w:firstColumn="1" w:lastColumn="0" w:noHBand="0" w:noVBand="1"/>
      </w:tblPr>
      <w:tblGrid>
        <w:gridCol w:w="1359"/>
        <w:gridCol w:w="995"/>
        <w:gridCol w:w="1152"/>
        <w:gridCol w:w="810"/>
        <w:gridCol w:w="949"/>
        <w:gridCol w:w="972"/>
        <w:gridCol w:w="1092"/>
      </w:tblGrid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PREFERENCE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QUALITY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QUANTITY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VALUE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SERVICE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INCOME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RINCOME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bookmarkStart w:id="0" w:name="_GoBack"/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bookmarkEnd w:id="0"/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757B65" w:rsidRPr="00757B65" w:rsidTr="00757B65">
        <w:trPr>
          <w:trHeight w:val="288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B65" w:rsidRPr="00757B65" w:rsidRDefault="00757B65" w:rsidP="00757B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57B6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</w:tbl>
    <w:p w:rsidR="00F25317" w:rsidRPr="00F25317" w:rsidRDefault="00F25317" w:rsidP="00F25317">
      <w:pPr>
        <w:jc w:val="center"/>
      </w:pPr>
    </w:p>
    <w:sectPr w:rsidR="00F25317" w:rsidRPr="00F25317" w:rsidSect="00AD3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BB6" w:rsidRDefault="002D2BB6" w:rsidP="00BD32CA">
      <w:pPr>
        <w:spacing w:after="0" w:line="240" w:lineRule="auto"/>
      </w:pPr>
      <w:r>
        <w:separator/>
      </w:r>
    </w:p>
  </w:endnote>
  <w:endnote w:type="continuationSeparator" w:id="0">
    <w:p w:rsidR="002D2BB6" w:rsidRDefault="002D2BB6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7B65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BB6" w:rsidRDefault="002D2BB6" w:rsidP="00BD32CA">
      <w:pPr>
        <w:spacing w:after="0" w:line="240" w:lineRule="auto"/>
      </w:pPr>
      <w:r>
        <w:separator/>
      </w:r>
    </w:p>
  </w:footnote>
  <w:footnote w:type="continuationSeparator" w:id="0">
    <w:p w:rsidR="002D2BB6" w:rsidRDefault="002D2BB6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DD33BB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10BE0A5F" wp14:editId="65A0A11F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33BB" w:rsidRDefault="00DD33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820C0"/>
    <w:rsid w:val="000915A3"/>
    <w:rsid w:val="00144790"/>
    <w:rsid w:val="001B6431"/>
    <w:rsid w:val="002862EC"/>
    <w:rsid w:val="002D2BB6"/>
    <w:rsid w:val="00416992"/>
    <w:rsid w:val="00542255"/>
    <w:rsid w:val="005478BA"/>
    <w:rsid w:val="00553FA4"/>
    <w:rsid w:val="005C6EC8"/>
    <w:rsid w:val="00757B65"/>
    <w:rsid w:val="008C1C5C"/>
    <w:rsid w:val="00A8176C"/>
    <w:rsid w:val="00AB3D46"/>
    <w:rsid w:val="00AD3A2A"/>
    <w:rsid w:val="00AE422A"/>
    <w:rsid w:val="00AF6EF8"/>
    <w:rsid w:val="00BC21FF"/>
    <w:rsid w:val="00BD32CA"/>
    <w:rsid w:val="00DD33BB"/>
    <w:rsid w:val="00E63B17"/>
    <w:rsid w:val="00F2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83C945-5623-4BF1-8DF3-F5BB1FF12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14 Recoding a Variable.docx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2017-03-06T22:01:00Z</dcterms:created>
  <dcterms:modified xsi:type="dcterms:W3CDTF">2017-03-06T22:01:00Z</dcterms:modified>
</cp:coreProperties>
</file>